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电子版资料递交资料要求</w:t>
      </w:r>
    </w:p>
    <w:p>
      <w:pPr>
        <w:jc w:val="center"/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压缩包</w:t>
      </w:r>
      <w:r>
        <w:rPr>
          <w:rFonts w:hint="eastAsia" w:ascii="Times New Roman" w:hAnsi="Times New Roman" w:cs="Times New Roman"/>
          <w:sz w:val="24"/>
          <w:szCs w:val="24"/>
        </w:rPr>
        <w:t>命名方式：递交资料时间-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试剂</w:t>
      </w:r>
      <w:r>
        <w:rPr>
          <w:rFonts w:hint="eastAsia" w:ascii="Times New Roman" w:hAnsi="Times New Roman" w:cs="Times New Roman"/>
          <w:sz w:val="24"/>
          <w:szCs w:val="24"/>
        </w:rPr>
        <w:t>-具体研究的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试剂</w:t>
      </w:r>
      <w:r>
        <w:rPr>
          <w:rFonts w:hint="eastAsia" w:ascii="Times New Roman" w:hAnsi="Times New Roman" w:cs="Times New Roman"/>
          <w:sz w:val="24"/>
          <w:szCs w:val="24"/>
        </w:rPr>
        <w:t>名称（例如：XX）-申办方名称（例如：“甘肃YYYY公司”可简写为“甘肃YYYY”）。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压缩包内文件夹命名方式：递交资料时间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立项资料+次数（例如：2021.11.02 机构立项资料2）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以上两点的意思是本次为甘肃某公司于2021年11月2日向机构办公司第二次递交立项审查资料。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资料顺序与目录保持一致，文件最好是Word/PDF，若为图片格式请保证清晰度，</w:t>
      </w:r>
      <w:r>
        <w:rPr>
          <w:rFonts w:hint="eastAsia" w:ascii="Times New Roman" w:hAnsi="Times New Roman" w:cs="Times New Roman"/>
          <w:sz w:val="24"/>
          <w:szCs w:val="24"/>
        </w:rPr>
        <w:t>一个文件名称下的多份资料：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① PDF版：请使用PDF合成为一份文件，命名与文件名称一致，</w:t>
      </w:r>
      <w:r>
        <w:rPr>
          <w:rFonts w:ascii="Times New Roman" w:hAnsi="Times New Roman" w:cs="Times New Roman"/>
          <w:sz w:val="24"/>
          <w:szCs w:val="24"/>
        </w:rPr>
        <w:t>一个单独的文件不要超过20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②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</w:t>
      </w:r>
      <w:r>
        <w:rPr>
          <w:rFonts w:hint="eastAsia" w:ascii="Times New Roman" w:hAnsi="Times New Roman" w:cs="Times New Roman"/>
          <w:sz w:val="24"/>
          <w:szCs w:val="24"/>
        </w:rPr>
        <w:t>ord版：请按递交顺序与目录保持一致，分别备注X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</w:rPr>
        <w:t>Y。X为文件排序，Y为文件在X中的排序。如图：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143125" cy="14668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2" w:firstLineChars="200"/>
        <w:jc w:val="left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注意：一份递交文件资料文件夹内不允许再次出现文件夹。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预审时，递交涉及研究者签字的文件可以是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Word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版，</w:t>
      </w:r>
      <w:r>
        <w:rPr>
          <w:rFonts w:hint="eastAsia" w:ascii="Times New Roman" w:hAnsi="Times New Roman" w:cs="Times New Roman"/>
          <w:sz w:val="24"/>
          <w:szCs w:val="24"/>
          <w:highlight w:val="yellow"/>
          <w:lang w:val="en-US" w:eastAsia="zh-CN"/>
        </w:rPr>
        <w:t>预审通过后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，递交电子版时：机构立项递交信、体外诊断试剂临床试验申请表、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研究者简历、临床研究项目人员组成及分工预授权表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研究者保证所提供资料真实性的声明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等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，这些文件上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研究者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签字，</w:t>
      </w:r>
      <w:r>
        <w:rPr>
          <w:rFonts w:hint="default" w:ascii="Times New Roman" w:hAnsi="Times New Roman" w:cs="Times New Roman"/>
          <w:sz w:val="24"/>
          <w:szCs w:val="24"/>
          <w:highlight w:val="yellow"/>
          <w:lang w:val="en-US" w:eastAsia="zh-CN"/>
        </w:rPr>
        <w:t>需扫描后</w:t>
      </w:r>
      <w:r>
        <w:rPr>
          <w:rFonts w:hint="eastAsia" w:ascii="Times New Roman" w:hAnsi="Times New Roman" w:cs="Times New Roman"/>
          <w:sz w:val="24"/>
          <w:szCs w:val="24"/>
          <w:highlight w:val="yellow"/>
          <w:lang w:val="en-US" w:eastAsia="zh-CN"/>
        </w:rPr>
        <w:t>再</w:t>
      </w:r>
      <w:r>
        <w:rPr>
          <w:rFonts w:hint="default" w:ascii="Times New Roman" w:hAnsi="Times New Roman" w:cs="Times New Roman"/>
          <w:sz w:val="24"/>
          <w:szCs w:val="24"/>
          <w:highlight w:val="yellow"/>
          <w:lang w:val="en-US" w:eastAsia="zh-CN"/>
        </w:rPr>
        <w:t>作为电子版资料递交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，以便提交系统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line="360" w:lineRule="auto"/>
        <w:jc w:val="right"/>
        <w:rPr>
          <w:rFonts w:hint="eastAsia"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重庆市公共卫生医疗救治中心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                                           </w:t>
      </w:r>
      <w:r>
        <w:rPr>
          <w:rFonts w:hint="eastAsia" w:ascii="Times New Roman" w:hAnsi="Times New Roman" w:eastAsia="宋体" w:cs="Times New Roman"/>
          <w:sz w:val="24"/>
        </w:rPr>
        <w:t>临床试验机构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办公室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471D89"/>
    <w:multiLevelType w:val="singleLevel"/>
    <w:tmpl w:val="B4471D8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62D5400"/>
    <w:rsid w:val="000B54C8"/>
    <w:rsid w:val="002356A6"/>
    <w:rsid w:val="00691CC3"/>
    <w:rsid w:val="009237C4"/>
    <w:rsid w:val="02596F56"/>
    <w:rsid w:val="027979DA"/>
    <w:rsid w:val="0304397B"/>
    <w:rsid w:val="034E47E7"/>
    <w:rsid w:val="03C90BC5"/>
    <w:rsid w:val="048147BD"/>
    <w:rsid w:val="06425E1E"/>
    <w:rsid w:val="074874E8"/>
    <w:rsid w:val="08D84BD6"/>
    <w:rsid w:val="0CFA318C"/>
    <w:rsid w:val="0D35767D"/>
    <w:rsid w:val="0D59766A"/>
    <w:rsid w:val="0E737945"/>
    <w:rsid w:val="0F710310"/>
    <w:rsid w:val="10692AE1"/>
    <w:rsid w:val="126D0F75"/>
    <w:rsid w:val="1286231D"/>
    <w:rsid w:val="1371356C"/>
    <w:rsid w:val="14DF335B"/>
    <w:rsid w:val="162D5400"/>
    <w:rsid w:val="17DE1C5E"/>
    <w:rsid w:val="18402AE7"/>
    <w:rsid w:val="196349A4"/>
    <w:rsid w:val="199A42B0"/>
    <w:rsid w:val="1A343C79"/>
    <w:rsid w:val="1C285A57"/>
    <w:rsid w:val="1CD95B93"/>
    <w:rsid w:val="1DB60C9A"/>
    <w:rsid w:val="1F466317"/>
    <w:rsid w:val="207136AF"/>
    <w:rsid w:val="22405068"/>
    <w:rsid w:val="24355FB6"/>
    <w:rsid w:val="24E674FC"/>
    <w:rsid w:val="25147366"/>
    <w:rsid w:val="2590303F"/>
    <w:rsid w:val="268E4146"/>
    <w:rsid w:val="27317779"/>
    <w:rsid w:val="27934891"/>
    <w:rsid w:val="28D131F9"/>
    <w:rsid w:val="28E960D0"/>
    <w:rsid w:val="2904165D"/>
    <w:rsid w:val="2BA7694E"/>
    <w:rsid w:val="2F431087"/>
    <w:rsid w:val="304521AF"/>
    <w:rsid w:val="307D3001"/>
    <w:rsid w:val="31DB09EE"/>
    <w:rsid w:val="32345F6A"/>
    <w:rsid w:val="32CD2E94"/>
    <w:rsid w:val="32DD53A8"/>
    <w:rsid w:val="347C671D"/>
    <w:rsid w:val="34A10732"/>
    <w:rsid w:val="34FE69C7"/>
    <w:rsid w:val="359470DE"/>
    <w:rsid w:val="36897EB1"/>
    <w:rsid w:val="39F31153"/>
    <w:rsid w:val="3A7042E8"/>
    <w:rsid w:val="3AAB71F7"/>
    <w:rsid w:val="3B9573CA"/>
    <w:rsid w:val="3BFB05A3"/>
    <w:rsid w:val="3C4457CE"/>
    <w:rsid w:val="3DFB1F60"/>
    <w:rsid w:val="3E175E73"/>
    <w:rsid w:val="443F2AFC"/>
    <w:rsid w:val="44BC0704"/>
    <w:rsid w:val="451601BC"/>
    <w:rsid w:val="459B787F"/>
    <w:rsid w:val="4657265F"/>
    <w:rsid w:val="497878D7"/>
    <w:rsid w:val="4AA00D03"/>
    <w:rsid w:val="4B8B0A27"/>
    <w:rsid w:val="4B9F045F"/>
    <w:rsid w:val="4C7E1D55"/>
    <w:rsid w:val="4CDF7A9E"/>
    <w:rsid w:val="4FDE2CA2"/>
    <w:rsid w:val="51A141F2"/>
    <w:rsid w:val="51E26910"/>
    <w:rsid w:val="52D34124"/>
    <w:rsid w:val="53662D90"/>
    <w:rsid w:val="57822264"/>
    <w:rsid w:val="57934C1B"/>
    <w:rsid w:val="597100D8"/>
    <w:rsid w:val="5A3C6E39"/>
    <w:rsid w:val="5BD358FD"/>
    <w:rsid w:val="5D34260C"/>
    <w:rsid w:val="5F84127C"/>
    <w:rsid w:val="60FE06BF"/>
    <w:rsid w:val="63651415"/>
    <w:rsid w:val="646F3545"/>
    <w:rsid w:val="67736408"/>
    <w:rsid w:val="690D0F63"/>
    <w:rsid w:val="694E72AC"/>
    <w:rsid w:val="6D2B336C"/>
    <w:rsid w:val="6D535020"/>
    <w:rsid w:val="6D7C03A5"/>
    <w:rsid w:val="6DA636F7"/>
    <w:rsid w:val="6E496117"/>
    <w:rsid w:val="6EA72E56"/>
    <w:rsid w:val="6FB71E5A"/>
    <w:rsid w:val="70D3342D"/>
    <w:rsid w:val="73F85C1D"/>
    <w:rsid w:val="7523366F"/>
    <w:rsid w:val="758D1300"/>
    <w:rsid w:val="75E55D0F"/>
    <w:rsid w:val="76786611"/>
    <w:rsid w:val="78D20F76"/>
    <w:rsid w:val="79310004"/>
    <w:rsid w:val="7A9C75E9"/>
    <w:rsid w:val="7AD801AD"/>
    <w:rsid w:val="7E0F5E61"/>
    <w:rsid w:val="7F76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57</Words>
  <Characters>328</Characters>
  <Lines>2</Lines>
  <Paragraphs>1</Paragraphs>
  <TotalTime>5</TotalTime>
  <ScaleCrop>false</ScaleCrop>
  <LinksUpToDate>false</LinksUpToDate>
  <CharactersWithSpaces>384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2018-08-30T07:28:00Z</dcterms:created>
  <dc:creator>Amy</dc:creator>
  <cp:lastModifiedBy>积极向上小苗苗</cp:lastModifiedBy>
  <dcterms:modified xsi:type="dcterms:W3CDTF">2021-11-02T04:02:47Z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B3C0E65E8E1D49AEBDD973950F1891C5</vt:lpwstr>
  </property>
</Properties>
</file>